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A14041" w:rsidRPr="003B0497" w14:paraId="1DECCEA5" w14:textId="77777777" w:rsidTr="00B427A7">
        <w:trPr>
          <w:trHeight w:val="379"/>
        </w:trPr>
        <w:tc>
          <w:tcPr>
            <w:tcW w:w="9634" w:type="dxa"/>
          </w:tcPr>
          <w:p w14:paraId="0A455A80" w14:textId="77777777" w:rsidR="00A14041" w:rsidRPr="003B0497" w:rsidRDefault="00A14041" w:rsidP="00B427A7">
            <w:pPr>
              <w:ind w:right="-314"/>
              <w:jc w:val="center"/>
              <w:rPr>
                <w:rFonts w:ascii="Arial Narrow" w:hAnsi="Arial Narrow" w:cs="Arial"/>
                <w:b/>
              </w:rPr>
            </w:pPr>
            <w:r w:rsidRPr="003B0497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                                                   </w:t>
            </w:r>
            <w:bookmarkStart w:id="0" w:name="_Hlk97190035"/>
            <w:r w:rsidRPr="003B0497">
              <w:rPr>
                <w:rFonts w:ascii="Arial Narrow" w:hAnsi="Arial Narrow" w:cs="Arial"/>
                <w:b/>
              </w:rPr>
              <w:t xml:space="preserve">Obrazec št. 2 </w:t>
            </w:r>
          </w:p>
          <w:p w14:paraId="21ADA702" w14:textId="77777777" w:rsidR="00A14041" w:rsidRPr="003B0497" w:rsidRDefault="00A14041" w:rsidP="00B427A7">
            <w:pPr>
              <w:ind w:right="-314"/>
              <w:rPr>
                <w:rFonts w:ascii="Arial Narrow" w:hAnsi="Arial Narrow" w:cs="Arial"/>
                <w:b/>
              </w:rPr>
            </w:pPr>
            <w:r w:rsidRPr="003B0497">
              <w:rPr>
                <w:rFonts w:ascii="Arial Narrow" w:hAnsi="Arial Narrow" w:cs="Arial"/>
                <w:b/>
                <w:sz w:val="20"/>
              </w:rPr>
              <w:t>SOGLASJE  št. 1</w:t>
            </w:r>
          </w:p>
        </w:tc>
      </w:tr>
      <w:bookmarkEnd w:id="0"/>
    </w:tbl>
    <w:p w14:paraId="20C05E65" w14:textId="77777777" w:rsidR="00A14041" w:rsidRPr="003B0497" w:rsidRDefault="00A14041" w:rsidP="00A14041">
      <w:pPr>
        <w:rPr>
          <w:rFonts w:ascii="Arial Narrow" w:hAnsi="Arial Narrow"/>
          <w:b/>
          <w:bCs/>
        </w:rPr>
      </w:pPr>
    </w:p>
    <w:p w14:paraId="0EF202FD" w14:textId="77777777" w:rsidR="00A14041" w:rsidRPr="003B0497" w:rsidRDefault="00A14041" w:rsidP="00A14041">
      <w:pPr>
        <w:jc w:val="center"/>
        <w:rPr>
          <w:rFonts w:ascii="Arial Narrow" w:hAnsi="Arial Narrow" w:cs="Arial"/>
          <w:b/>
          <w:sz w:val="22"/>
          <w:szCs w:val="22"/>
        </w:rPr>
      </w:pPr>
      <w:r w:rsidRPr="003B0497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75696385" w14:textId="77777777" w:rsidR="00A14041" w:rsidRPr="003B0497" w:rsidRDefault="00A14041" w:rsidP="00A14041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71BEDAF" w14:textId="77777777" w:rsidR="00A14041" w:rsidRPr="003B0497" w:rsidRDefault="00A14041" w:rsidP="00A14041">
      <w:pPr>
        <w:jc w:val="both"/>
        <w:rPr>
          <w:rFonts w:ascii="Arial Narrow" w:hAnsi="Arial Narrow" w:cs="Arial"/>
          <w:b/>
          <w:sz w:val="22"/>
          <w:szCs w:val="22"/>
        </w:rPr>
      </w:pPr>
      <w:r w:rsidRPr="003B0497">
        <w:rPr>
          <w:rFonts w:ascii="Arial Narrow" w:hAnsi="Arial Narrow" w:cs="Arial"/>
          <w:b/>
          <w:sz w:val="22"/>
          <w:szCs w:val="22"/>
        </w:rPr>
        <w:t>pravne osebe (ponudnika/partnerja v skupnem nastopu/podizvajalca/gospodarskega subjekta, katerega zmogljivost uporablja ponudnik) za pridobitev potrdila o nekaznovanosti iz kazenske evidence</w:t>
      </w:r>
    </w:p>
    <w:p w14:paraId="357A42E5" w14:textId="77777777" w:rsidR="00A14041" w:rsidRPr="003B0497" w:rsidRDefault="00A14041" w:rsidP="00A14041">
      <w:pPr>
        <w:rPr>
          <w:rFonts w:ascii="Arial Narrow" w:hAnsi="Arial Narrow" w:cs="Arial"/>
          <w:b/>
          <w:sz w:val="22"/>
          <w:szCs w:val="22"/>
        </w:rPr>
      </w:pPr>
    </w:p>
    <w:p w14:paraId="2E650962" w14:textId="77777777" w:rsidR="00A14041" w:rsidRPr="003B0497" w:rsidRDefault="00A14041" w:rsidP="00A14041">
      <w:pPr>
        <w:rPr>
          <w:rFonts w:ascii="Arial Narrow" w:hAnsi="Arial Narrow" w:cs="Arial"/>
          <w:b/>
          <w:sz w:val="22"/>
          <w:szCs w:val="22"/>
        </w:rPr>
      </w:pPr>
      <w:r w:rsidRPr="003B0497">
        <w:rPr>
          <w:rFonts w:ascii="Arial Narrow" w:hAnsi="Arial Narrow" w:cs="Arial"/>
          <w:b/>
          <w:sz w:val="22"/>
          <w:szCs w:val="22"/>
        </w:rPr>
        <w:t>PRAVNA OSEBA: ________________</w:t>
      </w:r>
    </w:p>
    <w:p w14:paraId="7525C54C" w14:textId="77777777" w:rsidR="00A14041" w:rsidRPr="003B0497" w:rsidRDefault="00A14041" w:rsidP="00A14041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407"/>
      </w:tblGrid>
      <w:tr w:rsidR="00A14041" w:rsidRPr="003B0497" w14:paraId="703AACEE" w14:textId="77777777" w:rsidTr="00B427A7">
        <w:tc>
          <w:tcPr>
            <w:tcW w:w="3369" w:type="dxa"/>
          </w:tcPr>
          <w:p w14:paraId="450EE680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B0497">
              <w:rPr>
                <w:rFonts w:ascii="Arial Narrow" w:hAnsi="Arial Narrow" w:cs="Arial"/>
                <w:b/>
                <w:sz w:val="22"/>
                <w:szCs w:val="22"/>
              </w:rPr>
              <w:t>Sedež:</w:t>
            </w:r>
          </w:p>
          <w:p w14:paraId="67AD99EF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09F75313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14041" w:rsidRPr="003B0497" w14:paraId="59046E4E" w14:textId="77777777" w:rsidTr="00B427A7">
        <w:tc>
          <w:tcPr>
            <w:tcW w:w="3369" w:type="dxa"/>
          </w:tcPr>
          <w:p w14:paraId="16092D09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  <w:r w:rsidRPr="003B0497">
              <w:rPr>
                <w:rFonts w:ascii="Arial Narrow" w:hAnsi="Arial Narrow" w:cs="Arial"/>
                <w:b/>
                <w:sz w:val="22"/>
                <w:szCs w:val="22"/>
              </w:rPr>
              <w:t>Občina sedeža</w:t>
            </w:r>
            <w:r w:rsidRPr="003B0497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9116E6F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407" w:type="dxa"/>
          </w:tcPr>
          <w:p w14:paraId="2CC6930F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14041" w:rsidRPr="003B0497" w14:paraId="0414E88F" w14:textId="77777777" w:rsidTr="00B427A7">
        <w:tc>
          <w:tcPr>
            <w:tcW w:w="3369" w:type="dxa"/>
          </w:tcPr>
          <w:p w14:paraId="1A088798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0497">
              <w:rPr>
                <w:rFonts w:ascii="Arial Narrow" w:hAnsi="Arial Narrow" w:cs="Arial"/>
                <w:b/>
                <w:sz w:val="22"/>
                <w:szCs w:val="22"/>
              </w:rPr>
              <w:t>Številka vpisa v sodni register:</w:t>
            </w:r>
          </w:p>
          <w:p w14:paraId="5446A337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34F05C62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14041" w:rsidRPr="003B0497" w14:paraId="6EC0737B" w14:textId="77777777" w:rsidTr="00B427A7">
        <w:tc>
          <w:tcPr>
            <w:tcW w:w="3369" w:type="dxa"/>
          </w:tcPr>
          <w:p w14:paraId="312A57F8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0497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  <w:p w14:paraId="407D8A67" w14:textId="77777777" w:rsidR="00A14041" w:rsidRPr="003B0497" w:rsidRDefault="00A14041" w:rsidP="00B427A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2B336BEF" w14:textId="77777777" w:rsidR="00A14041" w:rsidRPr="003B0497" w:rsidRDefault="00A14041" w:rsidP="00B427A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81B36B5" w14:textId="77777777" w:rsidR="00A14041" w:rsidRPr="003B0497" w:rsidRDefault="00A14041" w:rsidP="00A14041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70EB5DC" w14:textId="77777777" w:rsidR="00A14041" w:rsidRPr="003B0497" w:rsidRDefault="00A14041" w:rsidP="00A14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0497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3B0497">
        <w:rPr>
          <w:rFonts w:ascii="Arial Narrow" w:hAnsi="Arial Narrow" w:cs="Arial"/>
          <w:bCs/>
          <w:sz w:val="22"/>
          <w:szCs w:val="22"/>
        </w:rPr>
        <w:t xml:space="preserve"> </w:t>
      </w:r>
      <w:r w:rsidRPr="003B0497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3B0497">
        <w:rPr>
          <w:rFonts w:ascii="Arial Narrow" w:hAnsi="Arial Narrow" w:cs="Arial"/>
          <w:bCs/>
          <w:sz w:val="22"/>
          <w:szCs w:val="22"/>
        </w:rPr>
        <w:t xml:space="preserve"> </w:t>
      </w:r>
      <w:r w:rsidRPr="003B0497">
        <w:rPr>
          <w:rFonts w:ascii="Arial Narrow" w:hAnsi="Arial Narrow" w:cs="Arial"/>
          <w:b/>
          <w:bCs/>
          <w:sz w:val="22"/>
          <w:szCs w:val="22"/>
        </w:rPr>
        <w:t>ki so opredeljena v prvem odstavku 75. člena ZJN-3</w:t>
      </w:r>
    </w:p>
    <w:p w14:paraId="0A63BFA6" w14:textId="77777777" w:rsidR="00A14041" w:rsidRPr="003B0497" w:rsidRDefault="00A14041" w:rsidP="00A14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FBBE732" w14:textId="77777777" w:rsidR="00A14041" w:rsidRPr="003B0497" w:rsidRDefault="00A14041" w:rsidP="00A14041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56A1433A" w14:textId="77777777" w:rsidR="00A14041" w:rsidRPr="003B0497" w:rsidRDefault="00A14041" w:rsidP="00A14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3B0497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3B0497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3B0497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14:paraId="039CEEA7" w14:textId="77777777" w:rsidR="00A14041" w:rsidRPr="003B0497" w:rsidRDefault="00A14041" w:rsidP="00A14041">
      <w:pPr>
        <w:rPr>
          <w:rFonts w:ascii="Arial Narrow" w:hAnsi="Arial Narrow" w:cs="Arial"/>
          <w:b/>
          <w:sz w:val="22"/>
          <w:szCs w:val="22"/>
        </w:rPr>
      </w:pPr>
    </w:p>
    <w:p w14:paraId="367C2355" w14:textId="77777777" w:rsidR="00A14041" w:rsidRPr="003B0497" w:rsidRDefault="00A14041" w:rsidP="00A14041">
      <w:pPr>
        <w:rPr>
          <w:rFonts w:ascii="Arial Narrow" w:hAnsi="Arial Narrow" w:cs="Arial"/>
          <w:sz w:val="22"/>
          <w:szCs w:val="22"/>
        </w:rPr>
      </w:pPr>
      <w:r w:rsidRPr="003B0497">
        <w:rPr>
          <w:rFonts w:ascii="Arial Narrow" w:hAnsi="Arial Narrow" w:cs="Arial"/>
          <w:sz w:val="22"/>
          <w:szCs w:val="22"/>
        </w:rPr>
        <w:t>Kraj in datum: ____________</w:t>
      </w:r>
    </w:p>
    <w:p w14:paraId="5364433A" w14:textId="77777777" w:rsidR="00A14041" w:rsidRPr="003B0497" w:rsidRDefault="00A14041" w:rsidP="00A14041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873EF9F" w14:textId="77777777" w:rsidR="00A14041" w:rsidRPr="003B0497" w:rsidRDefault="00A14041" w:rsidP="00A14041">
      <w:pPr>
        <w:rPr>
          <w:rFonts w:ascii="Arial Narrow" w:hAnsi="Arial Narrow" w:cs="Arial"/>
          <w:sz w:val="22"/>
          <w:szCs w:val="22"/>
        </w:rPr>
      </w:pPr>
      <w:r w:rsidRPr="003B0497">
        <w:rPr>
          <w:rFonts w:ascii="Arial Narrow" w:hAnsi="Arial Narrow" w:cs="Arial"/>
          <w:sz w:val="22"/>
          <w:szCs w:val="22"/>
        </w:rPr>
        <w:t xml:space="preserve">Ime in priimek zakonitega zastopnika/pooblaščene osebe </w:t>
      </w:r>
    </w:p>
    <w:p w14:paraId="22BC81A7" w14:textId="77777777" w:rsidR="00A14041" w:rsidRPr="003B0497" w:rsidRDefault="00A14041" w:rsidP="00A14041">
      <w:pPr>
        <w:rPr>
          <w:rFonts w:ascii="Arial Narrow" w:hAnsi="Arial Narrow" w:cs="Arial"/>
          <w:sz w:val="22"/>
          <w:szCs w:val="22"/>
        </w:rPr>
      </w:pPr>
      <w:r w:rsidRPr="00423D05">
        <w:rPr>
          <w:rFonts w:ascii="Arial Narrow" w:hAnsi="Arial Narrow" w:cs="Arial"/>
          <w:sz w:val="22"/>
          <w:szCs w:val="22"/>
        </w:rPr>
        <w:t>ponudnika/ partnerja v skupnem nastopu/podizvajalca/gospodarskega subjekta, katerega zmogljivost uporablja ponudnik: ________________________________</w:t>
      </w:r>
    </w:p>
    <w:p w14:paraId="34C6A3CF" w14:textId="77777777" w:rsidR="00A14041" w:rsidRPr="003B0497" w:rsidRDefault="00A14041" w:rsidP="00A14041">
      <w:pPr>
        <w:rPr>
          <w:rFonts w:ascii="Arial Narrow" w:hAnsi="Arial Narrow" w:cs="Arial"/>
          <w:sz w:val="22"/>
          <w:szCs w:val="22"/>
        </w:rPr>
      </w:pPr>
    </w:p>
    <w:p w14:paraId="43870242" w14:textId="77777777" w:rsidR="00A14041" w:rsidRPr="003B0497" w:rsidRDefault="00A14041" w:rsidP="00A14041">
      <w:pPr>
        <w:rPr>
          <w:rFonts w:ascii="Arial Narrow" w:hAnsi="Arial Narrow" w:cs="Arial"/>
          <w:sz w:val="22"/>
          <w:szCs w:val="22"/>
        </w:rPr>
      </w:pPr>
    </w:p>
    <w:p w14:paraId="2D6E7173" w14:textId="77777777" w:rsidR="00A14041" w:rsidRPr="00423D05" w:rsidRDefault="00A14041" w:rsidP="00A14041">
      <w:pPr>
        <w:rPr>
          <w:rFonts w:ascii="Arial Narrow" w:hAnsi="Arial Narrow" w:cs="Arial"/>
          <w:sz w:val="22"/>
          <w:szCs w:val="22"/>
        </w:rPr>
      </w:pPr>
      <w:r w:rsidRPr="003B0497">
        <w:rPr>
          <w:rFonts w:ascii="Arial Narrow" w:hAnsi="Arial Narrow" w:cs="Arial"/>
          <w:sz w:val="22"/>
          <w:szCs w:val="22"/>
        </w:rPr>
        <w:t xml:space="preserve">Žig in  podpis zakonitega zastopnika/pooblaščene osebe </w:t>
      </w:r>
      <w:r w:rsidRPr="00423D05">
        <w:rPr>
          <w:rFonts w:ascii="Arial Narrow" w:hAnsi="Arial Narrow" w:cs="Arial"/>
          <w:sz w:val="22"/>
          <w:szCs w:val="22"/>
        </w:rPr>
        <w:t>ponudnika/ partnerja v skupnem nastopu/podizvajalca/gospodarskega subjekta, katerega zmogljivost uporablja ponudnik: ________________________________</w:t>
      </w:r>
    </w:p>
    <w:p w14:paraId="485C9924" w14:textId="21E7BB0F" w:rsidR="00E07334" w:rsidRPr="00DF7E82" w:rsidRDefault="00E07334">
      <w:pPr>
        <w:rPr>
          <w:rFonts w:ascii="Arial Narrow" w:hAnsi="Arial Narrow"/>
          <w:b/>
          <w:bCs/>
        </w:rPr>
      </w:pPr>
      <w:bookmarkStart w:id="1" w:name="_GoBack"/>
      <w:bookmarkEnd w:id="1"/>
    </w:p>
    <w:sectPr w:rsidR="00E07334" w:rsidRPr="00DF7E82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30DCE" w14:textId="77777777" w:rsidR="00750F4C" w:rsidRDefault="00750F4C">
      <w:r>
        <w:separator/>
      </w:r>
    </w:p>
  </w:endnote>
  <w:endnote w:type="continuationSeparator" w:id="0">
    <w:p w14:paraId="4A6C08BB" w14:textId="77777777" w:rsidR="00750F4C" w:rsidRDefault="0075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2EF48" w14:textId="77777777" w:rsidR="00750F4C" w:rsidRDefault="00750F4C">
      <w:r>
        <w:separator/>
      </w:r>
    </w:p>
  </w:footnote>
  <w:footnote w:type="continuationSeparator" w:id="0">
    <w:p w14:paraId="77CAB362" w14:textId="77777777" w:rsidR="00750F4C" w:rsidRDefault="0075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4F4BC3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0F4C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4041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0D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9C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3517"/>
    <w:rsid w:val="00FD54CC"/>
    <w:rsid w:val="00FD5A63"/>
    <w:rsid w:val="00FD6218"/>
    <w:rsid w:val="00FD655A"/>
    <w:rsid w:val="00FD7A85"/>
    <w:rsid w:val="00FD7BD5"/>
    <w:rsid w:val="00FE15B5"/>
    <w:rsid w:val="00FE5349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BA52-9DE5-40BB-9E17-F4FA5DD2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1458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7</cp:revision>
  <cp:lastPrinted>2022-09-01T11:23:00Z</cp:lastPrinted>
  <dcterms:created xsi:type="dcterms:W3CDTF">2022-09-02T09:44:00Z</dcterms:created>
  <dcterms:modified xsi:type="dcterms:W3CDTF">2022-11-11T11:46:00Z</dcterms:modified>
</cp:coreProperties>
</file>